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66A9C" w:rsidRPr="00F66A9C" w:rsidTr="00DE226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66A9C" w:rsidRDefault="00F66A9C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</w:p>
          <w:p w:rsidR="00F66A9C" w:rsidRPr="00F66A9C" w:rsidRDefault="00F66A9C" w:rsidP="00F66A9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66A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ΕΠΙΣΤΗΜΗΣ ΖΩΙΚΗΣ ΠΑΡΑΓΩΓΗΣ-61</w:t>
            </w:r>
          </w:p>
          <w:p w:rsidR="00F66A9C" w:rsidRPr="009D729C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Μελάνι εκτυπωτή</w:t>
            </w:r>
          </w:p>
        </w:tc>
      </w:tr>
      <w:tr w:rsidR="00F66A9C" w:rsidRPr="008D329F" w:rsidTr="00DE226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66A9C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66A9C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66A9C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66A9C" w:rsidRPr="00E72C37" w:rsidRDefault="00F66A9C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Μάρκα εκτυπωτή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Ricoh</w:t>
            </w:r>
            <w:r w:rsidRPr="00E72C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66A9C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66A9C" w:rsidRPr="00E72C37" w:rsidRDefault="00F66A9C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Σειρά: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Aficio</w:t>
            </w:r>
            <w:proofErr w:type="spellEnd"/>
            <w:r w:rsidRPr="00E72C3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BP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66A9C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66A9C" w:rsidRPr="00E72C37" w:rsidRDefault="00F66A9C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Μοντέλο: 20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66A9C" w:rsidRPr="008D329F" w:rsidTr="00DE2268">
        <w:trPr>
          <w:trHeight w:val="605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66A9C" w:rsidRPr="00E72C37" w:rsidRDefault="00F66A9C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Mono 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66A9C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66A9C" w:rsidRPr="00E72C37" w:rsidRDefault="00F66A9C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σελίδων: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5000-5500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66A9C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66A9C" w:rsidRPr="005B3F5F" w:rsidRDefault="00F66A9C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B3F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Καλής Λειτουργίας δύο έτη.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66A9C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66A9C" w:rsidRPr="008D329F" w:rsidRDefault="00F66A9C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01B38" w:rsidRPr="00901B38" w:rsidTr="00DE226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01B38" w:rsidRDefault="00901B38" w:rsidP="00901B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</w:p>
          <w:p w:rsidR="00901B38" w:rsidRPr="009D729C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1B3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ΕΠΙΣΤΗΜΗΣ ΖΩΙΚΗΣ ΠΑΡΑΓΩΓΗΣ-62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Μελάνι εκτυπωτή</w:t>
            </w:r>
          </w:p>
        </w:tc>
      </w:tr>
      <w:tr w:rsidR="00901B38" w:rsidRPr="008D329F" w:rsidTr="00DE226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01B38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01B38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01B38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Μάρκα εκτυπωτή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Canon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01B38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Σειρά: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PIXMA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01B38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Μοντέλο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 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TS3450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01B38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inkjet cartridge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01B38" w:rsidRPr="008D329F" w:rsidTr="00DE2268">
        <w:trPr>
          <w:trHeight w:val="605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E72C37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Μοντέλο Μελάνι: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PG545XL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01B38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B38" w:rsidRPr="007A4E91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E72C37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01B38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B38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σελίδων: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01B38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Χωρητικότητα: 15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01B38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B38" w:rsidRPr="007A4E91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5B3F5F" w:rsidRDefault="00901B38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B3F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Καλής Λειτουργίας δύο έτη.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01B38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B38" w:rsidRPr="007A4E91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B38" w:rsidRPr="008D329F" w:rsidRDefault="00901B38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F66A9C" w:rsidRDefault="00F66A9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C12F7" w:rsidRPr="000C12F7" w:rsidTr="00DE226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C12F7" w:rsidRPr="009D729C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Hlk212795229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C12F7">
              <w:rPr>
                <w:lang w:val="el-GR"/>
              </w:rPr>
              <w:t xml:space="preserve"> </w:t>
            </w:r>
            <w:r w:rsidRPr="000C12F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ΕΠΙΣΤΗΜΗΣ ΖΩΙΚΗΣ ΠΑΡΑΓΩΓΗΣ-63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Μελάνι εκτυπωτή</w:t>
            </w:r>
          </w:p>
        </w:tc>
      </w:tr>
      <w:tr w:rsidR="000C12F7" w:rsidRPr="008D329F" w:rsidTr="00DE226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C12F7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Μάρκα εκτυπωτή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Canon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C12F7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Σειρά: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PIXMA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C12F7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Μοντέλο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 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TS3450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C12F7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inkjet cartridge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C12F7" w:rsidRPr="008D329F" w:rsidTr="00DE2268">
        <w:trPr>
          <w:trHeight w:val="605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E72C37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Μοντέλο Μελάνι: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PG546XL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C12F7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E72C37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Χρώμα: Έγχρωμο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C12F7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C12F7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σελίδων: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±3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C12F7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Χωρητικότητα: 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3ml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5B3F5F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B3F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Καλής Λειτουργίας δύο έτη.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0"/>
    </w:tbl>
    <w:p w:rsidR="000C12F7" w:rsidRDefault="000C12F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C12F7" w:rsidRPr="000C12F7" w:rsidTr="00DE226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C12F7" w:rsidRPr="009D729C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1" w:name="_Hlk212795470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C12F7">
              <w:rPr>
                <w:lang w:val="el-GR"/>
              </w:rPr>
              <w:t xml:space="preserve"> </w:t>
            </w:r>
            <w:r w:rsidRPr="000C12F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ΕΠΙΣΤΗΜΗΣ ΖΩΙΚΗΣ ΠΑΡΑΓΩΓΗΣ-64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Μελάνι εκτυπωτή</w:t>
            </w:r>
          </w:p>
        </w:tc>
      </w:tr>
      <w:tr w:rsidR="000C12F7" w:rsidRPr="008D329F" w:rsidTr="00DE226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C12F7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CD48BE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Μάρκα εκτυπωτή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Xerox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C12F7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Σειρά: LEXMARK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C12F7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Μοντέλο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 :</w:t>
            </w:r>
            <w:r>
              <w:t xml:space="preserve"> </w:t>
            </w:r>
            <w:r w:rsidRPr="00CD48B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MS317dn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C12F7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C12F7" w:rsidRPr="008D329F" w:rsidTr="00DE2268">
        <w:trPr>
          <w:trHeight w:val="605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E72C37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Μοντέλο Μελάνι: συμβατό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C12F7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E72C37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C12F7" w:rsidRPr="008D329F" w:rsidTr="00DE2268">
        <w:trPr>
          <w:trHeight w:val="71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C12F7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σελίδων: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±50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5B3F5F" w:rsidRDefault="000C12F7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B3F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Καλής Λειτουργίας δύο έτη.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C12F7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C12F7" w:rsidRPr="007A4E91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C12F7" w:rsidRPr="008D329F" w:rsidRDefault="000C12F7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1"/>
    </w:tbl>
    <w:p w:rsidR="000C12F7" w:rsidRDefault="000C12F7"/>
    <w:p w:rsidR="00E50284" w:rsidRDefault="00E50284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50284" w:rsidRPr="009D729C" w:rsidTr="00DE226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86FE5" w:rsidRDefault="00E50284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</w:p>
          <w:p w:rsidR="00D86FE5" w:rsidRDefault="00D86FE5" w:rsidP="00D86FE5">
            <w:pPr>
              <w:suppressAutoHyphens w:val="0"/>
              <w:spacing w:after="0"/>
              <w:jc w:val="center"/>
              <w:rPr>
                <w:rFonts w:cs="Times New Roman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 w:val="18"/>
                <w:szCs w:val="18"/>
              </w:rPr>
              <w:t>ΕΠΙΣΤΗΜΗΣ ΖΩΙΚΗΣ ΠΑΡΑΓΩΓΗΣ-71</w:t>
            </w:r>
          </w:p>
          <w:p w:rsidR="00E50284" w:rsidRPr="009D729C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2" w:name="_GoBack"/>
            <w:bookmarkEnd w:id="2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Μελάνι εκτυπωτή</w:t>
            </w:r>
          </w:p>
        </w:tc>
      </w:tr>
      <w:tr w:rsidR="00E50284" w:rsidRPr="008D329F" w:rsidTr="00DE226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50284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50284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50284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E72C37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Μάρκα εκτυπωτή </w:t>
            </w:r>
            <w:r w:rsidRPr="009704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SAMSUNG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50284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9704EA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Σειρά</w:t>
            </w:r>
            <w:r w:rsidRPr="009704E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Xpress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50284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E72C37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Μοντέλο: </w:t>
            </w:r>
            <w:r w:rsidRPr="009704E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M2070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50284" w:rsidRPr="008D329F" w:rsidTr="00DE2268">
        <w:trPr>
          <w:trHeight w:val="605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E72C37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Mono 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50284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108C3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E50284" w:rsidRDefault="00E50284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50284" w:rsidRPr="00E50284" w:rsidTr="00DE226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50284" w:rsidRDefault="00E50284" w:rsidP="00DE226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</w:p>
          <w:p w:rsidR="00E50284" w:rsidRPr="00E50284" w:rsidRDefault="00E50284" w:rsidP="00E5028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502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ΕΠΙΣΤΗΜΗΣ ΖΩΙΚΗΣ ΠΑΡΑΓΩΓΗΣ-74</w:t>
            </w:r>
          </w:p>
          <w:p w:rsidR="00E50284" w:rsidRPr="009D729C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Toner</w:t>
            </w:r>
            <w:proofErr w:type="spellEnd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Set</w:t>
            </w:r>
            <w:proofErr w:type="spellEnd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Xerox</w:t>
            </w:r>
            <w:proofErr w:type="spellEnd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6125</w:t>
            </w:r>
          </w:p>
        </w:tc>
      </w:tr>
      <w:tr w:rsidR="00E50284" w:rsidRPr="008D329F" w:rsidTr="00DE226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50284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50284" w:rsidRPr="008D329F" w:rsidTr="00DE226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50284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387E69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Μάρκα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Xerox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50284" w:rsidRPr="008D329F" w:rsidTr="00DE226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E72C37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Σειρά: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Phazer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50284" w:rsidRPr="008D329F" w:rsidTr="00DE2268">
        <w:trPr>
          <w:trHeight w:val="822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E72C37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Μοντέλο: 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6125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50284" w:rsidRPr="008D329F" w:rsidTr="00DE2268">
        <w:trPr>
          <w:trHeight w:val="605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E50284" w:rsidRDefault="00E50284" w:rsidP="00DE226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proofErr w:type="spellStart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Συμβατο</w:t>
            </w:r>
            <w:proofErr w:type="spellEnd"/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Set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Xerox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6125 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Bk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+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+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+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y</w:t>
            </w:r>
            <w:r w:rsidRPr="00387E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 Τεμάχια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50284" w:rsidRPr="008D329F" w:rsidTr="00DE226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50284" w:rsidRPr="00387E69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50284" w:rsidRPr="00387E69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50284" w:rsidRPr="008D329F" w:rsidRDefault="00E50284" w:rsidP="00DE22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0C12F7" w:rsidRDefault="000C12F7"/>
    <w:sectPr w:rsidR="000C12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9D8"/>
    <w:rsid w:val="000C12F7"/>
    <w:rsid w:val="002D09D8"/>
    <w:rsid w:val="005F039E"/>
    <w:rsid w:val="00901B38"/>
    <w:rsid w:val="00D86FE5"/>
    <w:rsid w:val="00E50284"/>
    <w:rsid w:val="00F6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6F1F"/>
  <w15:chartTrackingRefBased/>
  <w15:docId w15:val="{9D724693-CA4E-4F55-A602-D76FE8C3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A9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DAD17C3C</Template>
  <TotalTime>10</TotalTime>
  <Pages>4</Pages>
  <Words>386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6</cp:revision>
  <dcterms:created xsi:type="dcterms:W3CDTF">2025-11-20T07:35:00Z</dcterms:created>
  <dcterms:modified xsi:type="dcterms:W3CDTF">2025-11-20T07:48:00Z</dcterms:modified>
</cp:coreProperties>
</file>